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0EAF" w:rsidRPr="00016679" w:rsidRDefault="00F40EAF" w:rsidP="00F40EA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16679">
        <w:rPr>
          <w:rFonts w:ascii="Times New Roman" w:hAnsi="Times New Roman" w:cs="Times New Roman"/>
          <w:sz w:val="24"/>
          <w:szCs w:val="24"/>
          <w:u w:val="single"/>
        </w:rPr>
        <w:t>John HEPPE</w:t>
      </w:r>
      <w:r w:rsidRPr="00016679">
        <w:rPr>
          <w:rFonts w:ascii="Times New Roman" w:hAnsi="Times New Roman" w:cs="Times New Roman"/>
          <w:sz w:val="24"/>
          <w:szCs w:val="24"/>
        </w:rPr>
        <w:t xml:space="preserve">     (fl.1387-1421)</w:t>
      </w:r>
    </w:p>
    <w:p w:rsidR="00F40EAF" w:rsidRPr="00016679" w:rsidRDefault="00F40EAF" w:rsidP="00F40EA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16679">
        <w:rPr>
          <w:rFonts w:ascii="Times New Roman" w:hAnsi="Times New Roman" w:cs="Times New Roman"/>
          <w:sz w:val="24"/>
          <w:szCs w:val="24"/>
        </w:rPr>
        <w:t>Rector of the South Part of Shelton, Norfolk.</w:t>
      </w:r>
    </w:p>
    <w:p w:rsidR="00F40EAF" w:rsidRPr="00016679" w:rsidRDefault="00F40EAF" w:rsidP="00F40E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40EAF" w:rsidRPr="00016679" w:rsidRDefault="00F40EAF" w:rsidP="00F40E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40EAF" w:rsidRPr="00016679" w:rsidRDefault="00F40EAF" w:rsidP="00F40EA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16679">
        <w:rPr>
          <w:rFonts w:ascii="Times New Roman" w:hAnsi="Times New Roman" w:cs="Times New Roman"/>
          <w:sz w:val="24"/>
          <w:szCs w:val="24"/>
        </w:rPr>
        <w:t xml:space="preserve">   1387-1421</w:t>
      </w:r>
      <w:r w:rsidRPr="00016679">
        <w:rPr>
          <w:rFonts w:ascii="Times New Roman" w:hAnsi="Times New Roman" w:cs="Times New Roman"/>
          <w:sz w:val="24"/>
          <w:szCs w:val="24"/>
        </w:rPr>
        <w:tab/>
        <w:t>He was Rector.</w:t>
      </w:r>
    </w:p>
    <w:p w:rsidR="00F40EAF" w:rsidRPr="00016679" w:rsidRDefault="00F40EAF" w:rsidP="00F40EAF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016679">
        <w:rPr>
          <w:rFonts w:ascii="Times New Roman" w:hAnsi="Times New Roman" w:cs="Times New Roman"/>
          <w:sz w:val="24"/>
          <w:szCs w:val="24"/>
        </w:rPr>
        <w:t>(“An Essay Towards a Topographical History of the County of Norfolk” vol.5 pp.263-74  Francis Blomefield)</w:t>
      </w:r>
    </w:p>
    <w:p w:rsidR="00F40EAF" w:rsidRPr="00016679" w:rsidRDefault="00F40EAF" w:rsidP="00F40E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40EAF" w:rsidRPr="00016679" w:rsidRDefault="00F40EAF" w:rsidP="00F40E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F40EAF" w:rsidP="00F40EA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16679">
        <w:rPr>
          <w:rFonts w:ascii="Times New Roman" w:hAnsi="Times New Roman" w:cs="Times New Roman"/>
          <w:sz w:val="24"/>
          <w:szCs w:val="24"/>
        </w:rPr>
        <w:t>21 October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0EAF" w:rsidRDefault="00F40EAF" w:rsidP="00564E3C">
      <w:pPr>
        <w:spacing w:after="0" w:line="240" w:lineRule="auto"/>
      </w:pPr>
      <w:r>
        <w:separator/>
      </w:r>
    </w:p>
  </w:endnote>
  <w:endnote w:type="continuationSeparator" w:id="0">
    <w:p w:rsidR="00F40EAF" w:rsidRDefault="00F40EA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40EAF">
      <w:rPr>
        <w:rFonts w:ascii="Times New Roman" w:hAnsi="Times New Roman" w:cs="Times New Roman"/>
        <w:noProof/>
        <w:sz w:val="24"/>
        <w:szCs w:val="24"/>
      </w:rPr>
      <w:t>13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0EAF" w:rsidRDefault="00F40EAF" w:rsidP="00564E3C">
      <w:pPr>
        <w:spacing w:after="0" w:line="240" w:lineRule="auto"/>
      </w:pPr>
      <w:r>
        <w:separator/>
      </w:r>
    </w:p>
  </w:footnote>
  <w:footnote w:type="continuationSeparator" w:id="0">
    <w:p w:rsidR="00F40EAF" w:rsidRDefault="00F40EA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EAF"/>
    <w:rsid w:val="00372DC6"/>
    <w:rsid w:val="00564E3C"/>
    <w:rsid w:val="0064591D"/>
    <w:rsid w:val="00DD5B8A"/>
    <w:rsid w:val="00EB41B8"/>
    <w:rsid w:val="00F14DE1"/>
    <w:rsid w:val="00F40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9458C6-E06A-4FB3-986F-8A07B3755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2016-01-13T20:11:00Z</dcterms:created>
  <dcterms:modified xsi:type="dcterms:W3CDTF">2016-01-13T20:11:00Z</dcterms:modified>
</cp:coreProperties>
</file>